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5D0FD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CRAFFORD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1420 -    )</w:t>
      </w:r>
    </w:p>
    <w:p w14:paraId="3C1F4D3B" w14:textId="77777777" w:rsidR="00843944" w:rsidRDefault="00843944" w:rsidP="00843944">
      <w:pPr>
        <w:pStyle w:val="NoSpacing"/>
        <w:rPr>
          <w:rFonts w:cs="Times New Roman"/>
          <w:szCs w:val="24"/>
        </w:rPr>
      </w:pPr>
    </w:p>
    <w:p w14:paraId="17E2A9AD" w14:textId="77777777" w:rsidR="00843944" w:rsidRDefault="00843944" w:rsidP="00843944">
      <w:pPr>
        <w:pStyle w:val="NoSpacing"/>
        <w:rPr>
          <w:rFonts w:cs="Times New Roman"/>
          <w:szCs w:val="24"/>
        </w:rPr>
      </w:pPr>
    </w:p>
    <w:p w14:paraId="6D941222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Crafford.</w:t>
      </w:r>
    </w:p>
    <w:p w14:paraId="64889CB5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67F0BD6B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Sir Guy(q.v.).   (ibid.)</w:t>
      </w:r>
    </w:p>
    <w:p w14:paraId="199FA0C5" w14:textId="77777777" w:rsidR="00843944" w:rsidRDefault="00843944" w:rsidP="00843944">
      <w:pPr>
        <w:pStyle w:val="NoSpacing"/>
        <w:rPr>
          <w:rFonts w:cs="Times New Roman"/>
          <w:szCs w:val="24"/>
        </w:rPr>
      </w:pPr>
    </w:p>
    <w:p w14:paraId="1BE75273" w14:textId="77777777" w:rsidR="00843944" w:rsidRDefault="00843944" w:rsidP="00843944">
      <w:pPr>
        <w:pStyle w:val="NoSpacing"/>
        <w:rPr>
          <w:rFonts w:cs="Times New Roman"/>
          <w:szCs w:val="24"/>
        </w:rPr>
      </w:pPr>
    </w:p>
    <w:p w14:paraId="1452D80D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Jun.1460</w:t>
      </w:r>
      <w:r>
        <w:rPr>
          <w:rFonts w:cs="Times New Roman"/>
          <w:szCs w:val="24"/>
        </w:rPr>
        <w:tab/>
        <w:t>He joined the Yorkists when they landed in Kent.   (ibid.)</w:t>
      </w:r>
    </w:p>
    <w:p w14:paraId="49372F22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 fought at Northampton, after which he was created a </w:t>
      </w:r>
      <w:proofErr w:type="gramStart"/>
      <w:r>
        <w:rPr>
          <w:rFonts w:cs="Times New Roman"/>
          <w:szCs w:val="24"/>
        </w:rPr>
        <w:t>knight</w:t>
      </w:r>
      <w:proofErr w:type="gramEnd"/>
      <w:r>
        <w:rPr>
          <w:rFonts w:cs="Times New Roman"/>
          <w:szCs w:val="24"/>
        </w:rPr>
        <w:t xml:space="preserve"> </w:t>
      </w:r>
    </w:p>
    <w:p w14:paraId="6517FEF8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banneret.   (ibid.)</w:t>
      </w:r>
    </w:p>
    <w:p w14:paraId="649D6534" w14:textId="77777777" w:rsidR="00843944" w:rsidRDefault="00843944" w:rsidP="00843944">
      <w:pPr>
        <w:pStyle w:val="NoSpacing"/>
        <w:rPr>
          <w:rFonts w:cs="Times New Roman"/>
          <w:szCs w:val="24"/>
        </w:rPr>
      </w:pPr>
    </w:p>
    <w:p w14:paraId="0540786D" w14:textId="77777777" w:rsidR="00843944" w:rsidRDefault="00843944" w:rsidP="00843944">
      <w:pPr>
        <w:pStyle w:val="NoSpacing"/>
        <w:rPr>
          <w:rFonts w:cs="Times New Roman"/>
          <w:szCs w:val="24"/>
        </w:rPr>
      </w:pPr>
    </w:p>
    <w:p w14:paraId="15589CBB" w14:textId="77777777" w:rsidR="00843944" w:rsidRDefault="00843944" w:rsidP="00843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348D25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6A24" w14:textId="77777777" w:rsidR="00843944" w:rsidRDefault="00843944" w:rsidP="009139A6">
      <w:r>
        <w:separator/>
      </w:r>
    </w:p>
  </w:endnote>
  <w:endnote w:type="continuationSeparator" w:id="0">
    <w:p w14:paraId="2C2A4157" w14:textId="77777777" w:rsidR="00843944" w:rsidRDefault="008439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35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88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7FD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A31A6" w14:textId="77777777" w:rsidR="00843944" w:rsidRDefault="00843944" w:rsidP="009139A6">
      <w:r>
        <w:separator/>
      </w:r>
    </w:p>
  </w:footnote>
  <w:footnote w:type="continuationSeparator" w:id="0">
    <w:p w14:paraId="79059084" w14:textId="77777777" w:rsidR="00843944" w:rsidRDefault="008439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FC6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C3E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C27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44"/>
    <w:rsid w:val="000666E0"/>
    <w:rsid w:val="002510B7"/>
    <w:rsid w:val="005C130B"/>
    <w:rsid w:val="00826F5C"/>
    <w:rsid w:val="0084394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15566"/>
  <w15:chartTrackingRefBased/>
  <w15:docId w15:val="{FFD0F57E-8B82-4F62-86E5-49527F12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2023-12-08T19:46:00Z</dcterms:created>
  <dcterms:modified xsi:type="dcterms:W3CDTF">2023-12-08T19:47:00Z</dcterms:modified>
</cp:coreProperties>
</file>